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094880" w14:textId="56117D17" w:rsidR="00BA00AB" w:rsidRDefault="009260F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WYMBYLL</w:t>
      </w:r>
      <w:r>
        <w:rPr>
          <w:rFonts w:cs="Times New Roman"/>
          <w:szCs w:val="24"/>
        </w:rPr>
        <w:t xml:space="preserve">       </w:t>
      </w:r>
      <w:r w:rsidR="004F06F7">
        <w:rPr>
          <w:rFonts w:cs="Times New Roman"/>
          <w:szCs w:val="24"/>
        </w:rPr>
        <w:t>(fl.1465)</w:t>
      </w:r>
    </w:p>
    <w:p w14:paraId="0BE7EE95" w14:textId="0D3D3E43" w:rsidR="004F06F7" w:rsidRDefault="004F06F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Ipswich.</w:t>
      </w:r>
    </w:p>
    <w:p w14:paraId="1F8A9FF4" w14:textId="77777777" w:rsidR="004F06F7" w:rsidRDefault="004F06F7" w:rsidP="009139A6">
      <w:pPr>
        <w:pStyle w:val="NoSpacing"/>
        <w:rPr>
          <w:rFonts w:cs="Times New Roman"/>
          <w:szCs w:val="24"/>
        </w:rPr>
      </w:pPr>
    </w:p>
    <w:p w14:paraId="0A7C423A" w14:textId="77777777" w:rsidR="004F06F7" w:rsidRDefault="004F06F7" w:rsidP="009139A6">
      <w:pPr>
        <w:pStyle w:val="NoSpacing"/>
        <w:rPr>
          <w:rFonts w:cs="Times New Roman"/>
          <w:szCs w:val="24"/>
        </w:rPr>
      </w:pPr>
    </w:p>
    <w:p w14:paraId="54A736ED" w14:textId="7A669218" w:rsidR="004F06F7" w:rsidRDefault="004F06F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1465</w:t>
      </w:r>
      <w:r>
        <w:rPr>
          <w:rFonts w:cs="Times New Roman"/>
          <w:szCs w:val="24"/>
        </w:rPr>
        <w:tab/>
        <w:t>John Drayll(q.v.) appointed him as the executor of his Will.</w:t>
      </w:r>
    </w:p>
    <w:p w14:paraId="2D7CC7BC" w14:textId="77777777" w:rsidR="004F06F7" w:rsidRDefault="004F06F7" w:rsidP="004F06F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>(“Late Medieval Ipswich, Trade and Industry” by Nicholas R.Amor, published in</w:t>
      </w:r>
    </w:p>
    <w:p w14:paraId="2A0E5E6A" w14:textId="244FAF28" w:rsidR="004F06F7" w:rsidRDefault="004F06F7" w:rsidP="004F06F7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2011, published by the Boydell Press p.</w:t>
      </w:r>
      <w:r>
        <w:rPr>
          <w:rFonts w:cs="Times New Roman"/>
          <w:szCs w:val="24"/>
        </w:rPr>
        <w:t>17)</w:t>
      </w:r>
    </w:p>
    <w:p w14:paraId="23963AE5" w14:textId="77777777" w:rsidR="004F06F7" w:rsidRDefault="004F06F7" w:rsidP="004F06F7">
      <w:pPr>
        <w:pStyle w:val="NoSpacing"/>
        <w:rPr>
          <w:rFonts w:cs="Times New Roman"/>
          <w:szCs w:val="24"/>
        </w:rPr>
      </w:pPr>
    </w:p>
    <w:p w14:paraId="17C056F7" w14:textId="77777777" w:rsidR="004F06F7" w:rsidRDefault="004F06F7" w:rsidP="004F06F7">
      <w:pPr>
        <w:pStyle w:val="NoSpacing"/>
        <w:rPr>
          <w:rFonts w:cs="Times New Roman"/>
          <w:szCs w:val="24"/>
        </w:rPr>
      </w:pPr>
    </w:p>
    <w:p w14:paraId="2EE66BDF" w14:textId="1A3F6FD8" w:rsidR="004F06F7" w:rsidRPr="009260F5" w:rsidRDefault="004F06F7" w:rsidP="004F06F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March 2024</w:t>
      </w:r>
    </w:p>
    <w:sectPr w:rsidR="004F06F7" w:rsidRPr="009260F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AF087" w14:textId="77777777" w:rsidR="009260F5" w:rsidRDefault="009260F5" w:rsidP="009139A6">
      <w:r>
        <w:separator/>
      </w:r>
    </w:p>
  </w:endnote>
  <w:endnote w:type="continuationSeparator" w:id="0">
    <w:p w14:paraId="39D45433" w14:textId="77777777" w:rsidR="009260F5" w:rsidRDefault="009260F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2C8B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6968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488A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36322" w14:textId="77777777" w:rsidR="009260F5" w:rsidRDefault="009260F5" w:rsidP="009139A6">
      <w:r>
        <w:separator/>
      </w:r>
    </w:p>
  </w:footnote>
  <w:footnote w:type="continuationSeparator" w:id="0">
    <w:p w14:paraId="0259E214" w14:textId="77777777" w:rsidR="009260F5" w:rsidRDefault="009260F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B5A4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4811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AA6F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0F5"/>
    <w:rsid w:val="000666E0"/>
    <w:rsid w:val="002510B7"/>
    <w:rsid w:val="00270799"/>
    <w:rsid w:val="004F06F7"/>
    <w:rsid w:val="005C130B"/>
    <w:rsid w:val="00826F5C"/>
    <w:rsid w:val="009139A6"/>
    <w:rsid w:val="009260F5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8400E"/>
  <w15:chartTrackingRefBased/>
  <w15:docId w15:val="{F42E5BB7-FC6E-41D5-900F-67B4F0A3D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71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2024-03-25T08:00:00Z</dcterms:created>
  <dcterms:modified xsi:type="dcterms:W3CDTF">2024-03-25T09:11:00Z</dcterms:modified>
</cp:coreProperties>
</file>